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D4595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697FAFC3" w14:textId="0428D536" w:rsidR="00D4595A" w:rsidRPr="00B12BC1" w:rsidRDefault="00F218B9" w:rsidP="00D4595A">
      <w:pPr>
        <w:jc w:val="center"/>
        <w:rPr>
          <w:color w:val="000000"/>
        </w:rPr>
      </w:pPr>
      <w:r w:rsidRPr="00B4017C">
        <w:t xml:space="preserve">на право заключения договора </w:t>
      </w:r>
      <w:r w:rsidR="00B4017C" w:rsidRPr="00B4017C">
        <w:t>оказани</w:t>
      </w:r>
      <w:r w:rsidR="00D92865">
        <w:t>я</w:t>
      </w:r>
      <w:r w:rsidR="00B4017C" w:rsidRPr="00B4017C">
        <w:t xml:space="preserve"> услуги по </w:t>
      </w:r>
      <w:r w:rsidR="00D4595A">
        <w:t>п</w:t>
      </w:r>
      <w:r w:rsidR="00D4595A">
        <w:t>еревозк</w:t>
      </w:r>
      <w:r w:rsidR="00D4595A">
        <w:t>е</w:t>
      </w:r>
      <w:r w:rsidR="00D4595A">
        <w:t xml:space="preserve"> персонала лаборатории внутренним водным транспортом</w:t>
      </w:r>
    </w:p>
    <w:p w14:paraId="38B3AB94" w14:textId="6286AB39" w:rsidR="00B4017C" w:rsidRPr="00B4017C" w:rsidRDefault="00B4017C" w:rsidP="00B4017C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248C86FD" w:rsidR="005B3C41" w:rsidRDefault="009A0506" w:rsidP="00D4595A">
      <w:pPr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F2989">
        <w:rPr>
          <w:color w:val="44443F"/>
        </w:rPr>
        <w:t xml:space="preserve"> </w:t>
      </w:r>
      <w:r w:rsidR="00B4017C" w:rsidRPr="00B4017C">
        <w:rPr>
          <w:color w:val="44443F"/>
        </w:rPr>
        <w:t>оказани</w:t>
      </w:r>
      <w:r w:rsidR="00D92865">
        <w:rPr>
          <w:color w:val="44443F"/>
        </w:rPr>
        <w:t>я</w:t>
      </w:r>
      <w:r w:rsidR="00B4017C" w:rsidRPr="00B4017C">
        <w:rPr>
          <w:color w:val="44443F"/>
        </w:rPr>
        <w:t xml:space="preserve"> услуги по </w:t>
      </w:r>
      <w:r w:rsidR="00D4595A">
        <w:t>Перевозка персонала лаборатории внутренним водным транспортом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261F0E07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D4595A">
        <w:t>31</w:t>
      </w:r>
      <w:r w:rsidR="00D01C82">
        <w:t xml:space="preserve">» </w:t>
      </w:r>
      <w:r w:rsidR="00D4595A">
        <w:t>марта</w:t>
      </w:r>
      <w:r>
        <w:t xml:space="preserve"> 202</w:t>
      </w:r>
      <w:r w:rsidR="00D4595A">
        <w:t>6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51802CFF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D4595A">
        <w:t>02</w:t>
      </w:r>
      <w:r>
        <w:t xml:space="preserve">» </w:t>
      </w:r>
      <w:r w:rsidR="00D4595A">
        <w:t>апреля</w:t>
      </w:r>
      <w:r>
        <w:t xml:space="preserve"> 202</w:t>
      </w:r>
      <w:r w:rsidR="00D4595A">
        <w:t>6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05919A52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D4595A">
        <w:t>31</w:t>
      </w:r>
      <w:r w:rsidRPr="00C43CEB">
        <w:t xml:space="preserve">» </w:t>
      </w:r>
      <w:r w:rsidR="00D4595A">
        <w:t>марта</w:t>
      </w:r>
      <w:r w:rsidRPr="00C43CEB">
        <w:t xml:space="preserve"> 202</w:t>
      </w:r>
      <w:r w:rsidR="00D4595A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6CBCD55F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D4595A">
        <w:t>02</w:t>
      </w:r>
      <w:r w:rsidR="00420E87">
        <w:t>»</w:t>
      </w:r>
      <w:r w:rsidRPr="00C43CEB">
        <w:t xml:space="preserve"> </w:t>
      </w:r>
      <w:r w:rsidR="00D4595A">
        <w:t>апреля</w:t>
      </w:r>
      <w:r w:rsidRPr="00C43CEB">
        <w:t xml:space="preserve"> 202</w:t>
      </w:r>
      <w:r w:rsidR="00D4595A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27304F72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6" w:history="1">
        <w:r w:rsidR="00057CB3" w:rsidRPr="00D12913">
          <w:rPr>
            <w:rStyle w:val="a3"/>
          </w:rPr>
          <w:t>https://icenter.</w:t>
        </w:r>
        <w:proofErr w:type="spellStart"/>
        <w:r w:rsidR="00057CB3" w:rsidRPr="00D12913">
          <w:rPr>
            <w:rStyle w:val="a3"/>
            <w:lang w:val="en-US"/>
          </w:rPr>
          <w:t>enplus</w:t>
        </w:r>
        <w:proofErr w:type="spellEnd"/>
        <w:r w:rsidR="00057CB3" w:rsidRPr="00D12913">
          <w:rPr>
            <w:rStyle w:val="a3"/>
          </w:rPr>
          <w:t>.</w:t>
        </w:r>
        <w:proofErr w:type="spellStart"/>
        <w:r w:rsidR="00057CB3" w:rsidRPr="00D12913">
          <w:rPr>
            <w:rStyle w:val="a3"/>
          </w:rPr>
          <w:t>ru</w:t>
        </w:r>
        <w:proofErr w:type="spellEnd"/>
        <w:r w:rsidR="00057CB3" w:rsidRPr="00D12913">
          <w:rPr>
            <w:rStyle w:val="a3"/>
          </w:rPr>
          <w:t>/</w:t>
        </w:r>
        <w:proofErr w:type="spellStart"/>
        <w:r w:rsidR="00057CB3" w:rsidRPr="00D12913">
          <w:rPr>
            <w:rStyle w:val="a3"/>
          </w:rPr>
          <w:t>qa</w:t>
        </w:r>
        <w:proofErr w:type="spellEnd"/>
        <w:r w:rsidR="00057CB3" w:rsidRPr="00D12913">
          <w:rPr>
            <w:rStyle w:val="a3"/>
          </w:rPr>
          <w:t>/9553.html</w:t>
        </w:r>
      </w:hyperlink>
      <w:r w:rsidR="00BA456F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017C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4595A"/>
    <w:rsid w:val="00D65EFF"/>
    <w:rsid w:val="00D82A1A"/>
    <w:rsid w:val="00D92865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C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qa/9553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1138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50</cp:revision>
  <cp:lastPrinted>2013-03-04T02:36:00Z</cp:lastPrinted>
  <dcterms:created xsi:type="dcterms:W3CDTF">2018-07-05T07:03:00Z</dcterms:created>
  <dcterms:modified xsi:type="dcterms:W3CDTF">2026-03-31T02:35:00Z</dcterms:modified>
</cp:coreProperties>
</file>